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C6" w:rsidRDefault="00C749C6" w:rsidP="0067238D">
      <w:pPr>
        <w:rPr>
          <w:b/>
          <w:sz w:val="28"/>
          <w:szCs w:val="28"/>
        </w:rPr>
      </w:pPr>
    </w:p>
    <w:p w:rsidR="00C749C6" w:rsidRPr="004637ED" w:rsidRDefault="00C749C6" w:rsidP="0067238D">
      <w:pPr>
        <w:pStyle w:val="ListParagraph"/>
        <w:numPr>
          <w:ilvl w:val="0"/>
          <w:numId w:val="4"/>
        </w:numPr>
      </w:pPr>
    </w:p>
    <w:p w:rsidR="00C749C6" w:rsidRPr="0067238D" w:rsidRDefault="00C749C6" w:rsidP="0067238D">
      <w:pPr>
        <w:pStyle w:val="ListParagraph"/>
        <w:numPr>
          <w:ilvl w:val="0"/>
          <w:numId w:val="4"/>
        </w:num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left:0;text-align:left;margin-left:-29.6pt;margin-top:-35.8pt;width:518.25pt;height:36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" strokecolor="#7030a0">
            <v:fill color2="#f0f4e6" rotate="t"/>
            <v:shadow on="t" color="black" opacity="24903f" origin=",.5" offset="0,.55556mm"/>
            <v:textbox>
              <w:txbxContent>
                <w:p w:rsidR="00C749C6" w:rsidRPr="00C27BFC" w:rsidRDefault="00C749C6" w:rsidP="00051321">
                  <w:pPr>
                    <w:jc w:val="center"/>
                    <w:rPr>
                      <w:b/>
                      <w:sz w:val="32"/>
                    </w:rPr>
                  </w:pPr>
                  <w:r w:rsidRPr="00C27BFC">
                    <w:rPr>
                      <w:b/>
                      <w:sz w:val="32"/>
                    </w:rPr>
                    <w:t>BÖLME İŞLEMİ ETKİNLİĞİ</w:t>
                  </w:r>
                </w:p>
              </w:txbxContent>
            </v:textbox>
          </v:shape>
        </w:pict>
      </w:r>
      <w:r w:rsidRPr="0067238D">
        <w:rPr>
          <w:b/>
          <w:sz w:val="28"/>
          <w:szCs w:val="28"/>
        </w:rPr>
        <w:t>Aşağıdaki bölme işlemlerini yapınız.</w:t>
      </w:r>
    </w:p>
    <w:p w:rsidR="00C749C6" w:rsidRDefault="00C749C6">
      <w:r>
        <w:rPr>
          <w:noProof/>
          <w:lang w:eastAsia="tr-TR"/>
        </w:rPr>
        <w:pict>
          <v:line id="Düz Bağlayıcı 9" o:spid="_x0000_s1027" style="position:absolute;flip:x;z-index:251620352;visibility:visible" from="274.9pt,77.75pt" to="301.1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" o:spid="_x0000_s1028" style="position:absolute;z-index:251617280;visibility:visible" from="274.9pt,58.25pt" to="274.9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29" style="position:absolute;z-index:251614208;visibility:visible" from="72.4pt,58.25pt" to="72.4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" o:spid="_x0000_s1030" style="position:absolute;flip:x;z-index:251621376;visibility:visible" from="72.4pt,77.75pt" to="98.6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1" style="position:absolute;z-index:251616256;visibility:visible" from="373.15pt,58.25pt" to="373.1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" o:spid="_x0000_s1032" style="position:absolute;flip:x;z-index:251615232;visibility:visible" from="169.15pt,77.75pt" to="195.4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3" style="position:absolute;z-index:251618304;visibility:visible" from="169.15pt,58.25pt" to="169.1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34" style="position:absolute;flip:x;z-index:251619328;visibility:visible" from="373.15pt,77.75pt" to="399.4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 w:rsidRPr="0081044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424.5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">
            <v:imagedata r:id="rId7" o:title="" croptop="-6852f" cropbottom="-6317f" cropleft="-511f"/>
            <o:lock v:ext="edit" aspectratio="f"/>
          </v:shape>
        </w:pict>
      </w:r>
    </w:p>
    <w:p w:rsidR="00C749C6" w:rsidRDefault="00C749C6" w:rsidP="00FA4F6D">
      <w:r>
        <w:rPr>
          <w:noProof/>
          <w:lang w:eastAsia="tr-TR"/>
        </w:rPr>
        <w:pict>
          <v:line id="Düz Bağlayıcı 22" o:spid="_x0000_s1035" style="position:absolute;flip:x;z-index:251630592;visibility:visible" from="372.4pt,75.5pt" to="398.65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36" style="position:absolute;z-index:251623424;visibility:visible" from="372.4pt,56pt" to="372.4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37" style="position:absolute;z-index:251622400;visibility:visible" from="71.65pt,56pt" to="71.6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38" style="position:absolute;flip:x;z-index:251631616;visibility:visible" from="272.65pt,75.5pt" to="298.9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39" style="position:absolute;flip:x;z-index:251632640;visibility:visible" from="172.15pt,75.5pt" to="198.4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5" o:spid="_x0000_s1040" style="position:absolute;flip:x;z-index:251633664;visibility:visible" from="71.65pt,75.5pt" to="97.9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" o:spid="_x0000_s1041" style="position:absolute;z-index:251624448;visibility:visible" from="272.65pt,56pt" to="272.6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42" style="position:absolute;z-index:251625472;visibility:visible" from="172.15pt,56pt" to="172.1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810448">
        <w:rPr>
          <w:noProof/>
          <w:lang w:eastAsia="tr-TR"/>
        </w:rPr>
        <w:pict>
          <v:shape id="Diyagram 11" o:spid="_x0000_i1026" type="#_x0000_t75" style="width:432.75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">
            <v:imagedata r:id="rId8" o:title="" croptop="-5881f" cropbottom="-7569f" cropleft="-289f"/>
            <o:lock v:ext="edit" aspectratio="f"/>
          </v:shape>
        </w:pict>
      </w:r>
    </w:p>
    <w:p w:rsidR="00C749C6" w:rsidRDefault="00C749C6" w:rsidP="00FA4F6D">
      <w:r>
        <w:rPr>
          <w:noProof/>
          <w:lang w:eastAsia="tr-TR"/>
        </w:rPr>
        <w:pict>
          <v:line id="Düz Bağlayıcı 18" o:spid="_x0000_s1043" style="position:absolute;z-index:251626496;visibility:visible" from="374.65pt,59.05pt" to="374.6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44" style="position:absolute;z-index:251627520;visibility:visible" from="274.9pt,59.05pt" to="274.9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45" style="position:absolute;z-index:251628544;visibility:visible" from="170.65pt,59.05pt" to="170.6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46" style="position:absolute;z-index:251629568;visibility:visible" from="70.15pt,59.05pt" to="70.1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9" o:spid="_x0000_s1047" style="position:absolute;flip:x;z-index:251637760;visibility:visible" from="70.15pt,77.05pt" to="96.4pt,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48" style="position:absolute;flip:x;z-index:251634688;visibility:visible" from="170.65pt,76.3pt" to="196.9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49" style="position:absolute;flip:x;z-index:251635712;visibility:visible" from="274.9pt,76.3pt" to="301.1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50" style="position:absolute;flip:x;z-index:251636736;visibility:visible" from="374.65pt,76.3pt" to="400.9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810448">
        <w:rPr>
          <w:noProof/>
          <w:lang w:eastAsia="tr-TR"/>
        </w:rPr>
        <w:pict>
          <v:shape id="Diyagram 12" o:spid="_x0000_i1027" type="#_x0000_t75" style="width:424.5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">
            <v:imagedata r:id="rId9" o:title="" croptop="-6852f" cropbottom="-6317f" cropleft="-511f"/>
            <o:lock v:ext="edit" aspectratio="f"/>
          </v:shape>
        </w:pict>
      </w:r>
    </w:p>
    <w:p w:rsidR="00C749C6" w:rsidRDefault="00C749C6" w:rsidP="0067238D">
      <w:r>
        <w:rPr>
          <w:noProof/>
          <w:lang w:eastAsia="tr-TR"/>
        </w:rPr>
        <w:pict>
          <v:line id="Düz Bağlayıcı 33" o:spid="_x0000_s1051" style="position:absolute;z-index:251641856;visibility:visible" from="373.9pt,56.05pt" to="373.9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52" style="position:absolute;flip:x;z-index:251642880;visibility:visible" from="69.4pt,76.3pt" to="95.6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5" o:spid="_x0000_s1053" style="position:absolute;flip:x;z-index:251643904;visibility:visible" from="169.9pt,72.55pt" to="196.15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6" o:spid="_x0000_s1054" style="position:absolute;flip:x;z-index:251644928;visibility:visible" from="270.4pt,72.55pt" to="296.65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7" o:spid="_x0000_s1055" style="position:absolute;flip:x;z-index:251645952;visibility:visible" from="373.9pt,71.8pt" to="400.15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0" o:spid="_x0000_s1056" style="position:absolute;z-index:251638784;visibility:visible" from="69.4pt,56.05pt" to="69.4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1" o:spid="_x0000_s1057" style="position:absolute;z-index:251639808;visibility:visible" from="169.9pt,56.05pt" to="169.9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2" o:spid="_x0000_s1058" style="position:absolute;z-index:251640832;visibility:visible" from="270.4pt,56.05pt" to="270.4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810448">
        <w:rPr>
          <w:noProof/>
          <w:lang w:eastAsia="tr-TR"/>
        </w:rPr>
        <w:pict>
          <v:shape id="Diyagram 13" o:spid="_x0000_i1028" type="#_x0000_t75" style="width:433.5pt;height:146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">
            <v:imagedata r:id="rId10" o:title="" croptop="-4909f" cropbottom="-4347f"/>
            <o:lock v:ext="edit" aspectratio="f"/>
          </v:shape>
        </w:pict>
      </w:r>
      <w:bookmarkStart w:id="0" w:name="_GoBack"/>
      <w:bookmarkEnd w:id="0"/>
    </w:p>
    <w:p w:rsidR="00C749C6" w:rsidRDefault="00C749C6" w:rsidP="0067238D"/>
    <w:p w:rsidR="00C749C6" w:rsidRDefault="00C749C6" w:rsidP="0067238D"/>
    <w:p w:rsidR="00C749C6" w:rsidRPr="0067238D" w:rsidRDefault="00C749C6" w:rsidP="0067238D">
      <w:pPr>
        <w:pStyle w:val="ListParagraph"/>
        <w:numPr>
          <w:ilvl w:val="0"/>
          <w:numId w:val="4"/>
        </w:numPr>
      </w:pPr>
      <w:r w:rsidRPr="0067238D">
        <w:rPr>
          <w:b/>
          <w:sz w:val="28"/>
          <w:szCs w:val="28"/>
        </w:rPr>
        <w:t>Aşağıdaki işlemleri kontrol ediniz. Doğru yapılan işlemlere ait kutucuklara “D”, yanlış yapılan işlemlere ait kutucuklara “Y” yazınız.</w:t>
      </w:r>
    </w:p>
    <w:p w:rsidR="00C749C6" w:rsidRDefault="00C749C6" w:rsidP="00065A8C">
      <w:pPr>
        <w:spacing w:after="0"/>
        <w:rPr>
          <w:b/>
          <w:sz w:val="28"/>
          <w:szCs w:val="28"/>
        </w:rPr>
      </w:pPr>
    </w:p>
    <w:p w:rsidR="00C749C6" w:rsidRDefault="00C749C6" w:rsidP="00065A8C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059" style="position:absolute;flip:x;z-index:251652096;visibility:visible" from="390.2pt,18.35pt" to="412.9pt,18.35pt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60" style="position:absolute;z-index:251651072;visibility:visible" from="390.2pt,1.15pt" to="390.2pt,52.15pt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group id="_x0000_s1061" style="position:absolute;margin-left:292.15pt;margin-top:1.15pt;width:22.7pt;height:51pt;z-index:251650048" coordorigin="1800,1440" coordsize="525,1200">
            <v:line id="_x0000_s1062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63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>
        <w:rPr>
          <w:noProof/>
          <w:lang w:eastAsia="tr-TR"/>
        </w:rPr>
        <w:pict>
          <v:group id="_x0000_s1064" style="position:absolute;margin-left:202.9pt;margin-top:1.15pt;width:22.7pt;height:51pt;z-index:251649024" coordorigin="1800,1440" coordsize="525,1200">
            <v:line id="_x0000_s1065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66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>
        <w:rPr>
          <w:noProof/>
          <w:lang w:eastAsia="tr-TR"/>
        </w:rPr>
        <w:pict>
          <v:group id="_x0000_s1067" style="position:absolute;margin-left:105.95pt;margin-top:1.15pt;width:22.7pt;height:51pt;z-index:251648000" coordorigin="1800,1440" coordsize="525,1200">
            <v:line id="_x0000_s1068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69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>
        <w:rPr>
          <w:noProof/>
          <w:lang w:eastAsia="tr-TR"/>
        </w:rPr>
        <w:pict>
          <v:group id="_x0000_s1070" style="position:absolute;margin-left:19.15pt;margin-top:1.15pt;width:22.7pt;height:51pt;z-index:251646976" coordorigin="1800,1440" coordsize="525,1200">
            <v:line id="_x0000_s1071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072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 w:rsidRPr="00065A8C">
        <w:rPr>
          <w:b/>
          <w:sz w:val="28"/>
          <w:szCs w:val="28"/>
        </w:rPr>
        <w:t>75</w:t>
      </w:r>
      <w:r>
        <w:rPr>
          <w:b/>
          <w:sz w:val="28"/>
          <w:szCs w:val="28"/>
        </w:rPr>
        <w:t xml:space="preserve">    3</w:t>
      </w:r>
      <w:r w:rsidRPr="00065A8C">
        <w:rPr>
          <w:b/>
          <w:sz w:val="28"/>
          <w:szCs w:val="28"/>
        </w:rPr>
        <w:tab/>
      </w:r>
      <w:r w:rsidRPr="00065A8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</w:t>
      </w:r>
      <w:r w:rsidRPr="00065A8C">
        <w:rPr>
          <w:b/>
          <w:sz w:val="28"/>
          <w:szCs w:val="28"/>
        </w:rPr>
        <w:t>91</w:t>
      </w:r>
      <w:r>
        <w:rPr>
          <w:b/>
          <w:sz w:val="28"/>
          <w:szCs w:val="28"/>
        </w:rPr>
        <w:t xml:space="preserve">    5</w:t>
      </w:r>
      <w:r w:rsidRPr="00065A8C">
        <w:rPr>
          <w:b/>
          <w:sz w:val="28"/>
          <w:szCs w:val="28"/>
        </w:rPr>
        <w:tab/>
      </w:r>
      <w:r w:rsidRPr="00065A8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Pr="00065A8C">
        <w:rPr>
          <w:b/>
          <w:sz w:val="28"/>
          <w:szCs w:val="28"/>
        </w:rPr>
        <w:t>82</w:t>
      </w:r>
      <w:r>
        <w:rPr>
          <w:b/>
          <w:sz w:val="28"/>
          <w:szCs w:val="28"/>
        </w:rPr>
        <w:t xml:space="preserve">     4</w:t>
      </w:r>
      <w:r w:rsidRPr="00065A8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</w:t>
      </w:r>
      <w:r w:rsidRPr="00065A8C">
        <w:rPr>
          <w:b/>
          <w:sz w:val="28"/>
          <w:szCs w:val="28"/>
        </w:rPr>
        <w:t>54</w:t>
      </w:r>
      <w:r>
        <w:rPr>
          <w:b/>
          <w:sz w:val="28"/>
          <w:szCs w:val="28"/>
        </w:rPr>
        <w:t xml:space="preserve">    8</w:t>
      </w:r>
      <w:r>
        <w:rPr>
          <w:b/>
          <w:sz w:val="28"/>
          <w:szCs w:val="28"/>
        </w:rPr>
        <w:tab/>
        <w:t xml:space="preserve">                </w:t>
      </w:r>
      <w:r w:rsidRPr="00065A8C">
        <w:rPr>
          <w:b/>
          <w:sz w:val="28"/>
          <w:szCs w:val="28"/>
        </w:rPr>
        <w:t>66</w:t>
      </w:r>
      <w:r>
        <w:rPr>
          <w:b/>
          <w:sz w:val="28"/>
          <w:szCs w:val="28"/>
        </w:rPr>
        <w:t xml:space="preserve">     9</w:t>
      </w:r>
      <w:r>
        <w:rPr>
          <w:b/>
          <w:sz w:val="28"/>
          <w:szCs w:val="28"/>
        </w:rPr>
        <w:tab/>
      </w:r>
    </w:p>
    <w:p w:rsidR="00C749C6" w:rsidRDefault="00C749C6" w:rsidP="00065A8C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073" style="position:absolute;flip:x;z-index:251662336;visibility:visible" from="359.8pt,13.75pt" to="367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4" style="position:absolute;flip:x;z-index:251657216;visibility:visible" from="360.55pt,19pt" to="388.9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5" style="position:absolute;flip:x;z-index:251661312;visibility:visible" from="261.7pt,13.75pt" to="269.4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6" style="position:absolute;flip:x;z-index:251660288;visibility:visible" from="173.05pt,13.75pt" to="180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7" style="position:absolute;flip:x;z-index:251659264;visibility:visible" from="75.35pt,13pt" to="83.0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8" style="position:absolute;flip:x;z-index:251658240;visibility:visible" from="-9.55pt,13pt" to="-1.8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9" style="position:absolute;flip:x;z-index:251654144;visibility:visible" from="75.35pt,19pt" to="103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0" style="position:absolute;flip:x;z-index:251653120;visibility:visible" from="-10.3pt,19pt" to="18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b/>
          <w:sz w:val="28"/>
          <w:szCs w:val="28"/>
        </w:rPr>
        <w:t>6      24               5     18                  8       2                 54    7                    63     7</w:t>
      </w:r>
    </w:p>
    <w:p w:rsidR="00C749C6" w:rsidRDefault="00C749C6" w:rsidP="00065A8C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081" style="position:absolute;flip:x;z-index:251656192;visibility:visible" from="261.7pt,.1pt" to="290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2" style="position:absolute;flip:x;z-index:251655168;visibility:visible" from="173.05pt,.1pt" to="201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41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02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00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00         </w:t>
      </w:r>
    </w:p>
    <w:p w:rsidR="00C749C6" w:rsidRDefault="00C749C6" w:rsidP="00065A8C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group id="_x0000_s1083" style="position:absolute;margin-left:-9.55pt;margin-top:9.4pt;width:402.55pt;height:218.25pt;z-index:251689984" coordorigin="1226,3570" coordsize="8051,4365">
            <v:roundrect id="_x0000_s1084" style="position:absolute;left:1226;top:4200;width:649;height:435" arcsize="10923f" strokecolor="#00b0f0" strokeweight="1.5pt">
              <v:textbox>
                <w:txbxContent>
                  <w:p w:rsidR="00C749C6" w:rsidRDefault="00C749C6"/>
                </w:txbxContent>
              </v:textbox>
            </v:roundrect>
            <v:roundrect id="_x0000_s1085" style="position:absolute;left:2827;top:4200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86" style="position:absolute;left:4878;top:3570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87" style="position:absolute;left:6734;top:3600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88" style="position:absolute;left:1226;top:7500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89" style="position:absolute;left:2827;top:7500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90" style="position:absolute;left:4826;top:6795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91" style="position:absolute;left:6682;top:6825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92" style="position:absolute;left:8628;top:4110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  <v:roundrect id="_x0000_s1093" style="position:absolute;left:8628;top:7410;width:649;height:435" arcsize="10923f" strokecolor="#00b0f0" strokeweight="1.5pt">
              <v:textbox>
                <w:txbxContent>
                  <w:p w:rsidR="00C749C6" w:rsidRDefault="00C749C6" w:rsidP="00161A8E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line id="_x0000_s1094" style="position:absolute;flip:x;z-index:251665408;visibility:visible" from="74.6pt,15.7pt" to="102.9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5" style="position:absolute;flip:x;z-index:251666432;visibility:visible" from="75.35pt,9.7pt" to="83.0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6" style="position:absolute;flip:x;z-index:251663360;visibility:visible" from="-11.8pt,15.7pt" to="16.5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7" style="position:absolute;flip:x;z-index:251664384;visibility:visible" from="-11.05pt,9.7pt" to="-3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40</w:t>
      </w:r>
    </w:p>
    <w:p w:rsidR="00C749C6" w:rsidRDefault="00C749C6" w:rsidP="00065A8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01</w:t>
      </w:r>
    </w:p>
    <w:p w:rsidR="00C749C6" w:rsidRDefault="00C749C6" w:rsidP="00065A8C">
      <w:pPr>
        <w:spacing w:after="0"/>
        <w:rPr>
          <w:b/>
          <w:sz w:val="28"/>
          <w:szCs w:val="28"/>
        </w:rPr>
      </w:pPr>
    </w:p>
    <w:p w:rsidR="00C749C6" w:rsidRDefault="00C749C6" w:rsidP="00065A8C">
      <w:pPr>
        <w:spacing w:after="0"/>
        <w:rPr>
          <w:b/>
          <w:sz w:val="28"/>
          <w:szCs w:val="28"/>
        </w:rPr>
      </w:pPr>
    </w:p>
    <w:p w:rsidR="00C749C6" w:rsidRDefault="00C749C6" w:rsidP="00C87850">
      <w:pPr>
        <w:spacing w:after="0"/>
        <w:rPr>
          <w:b/>
          <w:sz w:val="28"/>
          <w:szCs w:val="28"/>
        </w:rPr>
      </w:pPr>
    </w:p>
    <w:p w:rsidR="00C749C6" w:rsidRDefault="00C749C6" w:rsidP="00C87850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098" style="position:absolute;flip:x;z-index:251672576;visibility:visible" from="390.2pt,18.35pt" to="412.9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9" style="position:absolute;z-index:251671552;visibility:visible" from="390.2pt,1.15pt" to="390.2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group id="_x0000_s1100" style="position:absolute;margin-left:292.15pt;margin-top:1.15pt;width:22.7pt;height:51pt;z-index:251670528" coordorigin="1800,1440" coordsize="525,1200">
            <v:line id="_x0000_s1101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02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>
        <w:rPr>
          <w:noProof/>
          <w:lang w:eastAsia="tr-TR"/>
        </w:rPr>
        <w:pict>
          <v:group id="_x0000_s1103" style="position:absolute;margin-left:202.9pt;margin-top:1.15pt;width:22.7pt;height:51pt;z-index:251669504" coordorigin="1800,1440" coordsize="525,1200">
            <v:line id="_x0000_s1104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05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>
        <w:rPr>
          <w:noProof/>
          <w:lang w:eastAsia="tr-TR"/>
        </w:rPr>
        <w:pict>
          <v:group id="_x0000_s1106" style="position:absolute;margin-left:105.95pt;margin-top:1.15pt;width:22.7pt;height:51pt;z-index:251668480" coordorigin="1800,1440" coordsize="525,1200">
            <v:line id="_x0000_s1107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08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>
        <w:rPr>
          <w:noProof/>
          <w:lang w:eastAsia="tr-TR"/>
        </w:rPr>
        <w:pict>
          <v:group id="_x0000_s1109" style="position:absolute;margin-left:19.15pt;margin-top:1.15pt;width:22.7pt;height:51pt;z-index:251667456" coordorigin="1800,1440" coordsize="525,1200">
            <v:line id="_x0000_s1110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<v:shadow on="t" color="black" opacity="24903f" origin=",.5" offset="0,.55556mm"/>
            </v:line>
            <v:line id="_x0000_s1111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<v:shadow on="t" color="black" opacity="24903f" origin=",.5" offset="0,.55556mm"/>
            </v:line>
          </v:group>
        </w:pict>
      </w:r>
      <w:r>
        <w:rPr>
          <w:b/>
          <w:sz w:val="28"/>
          <w:szCs w:val="28"/>
        </w:rPr>
        <w:t>94    5</w:t>
      </w:r>
      <w:r w:rsidRPr="00065A8C">
        <w:rPr>
          <w:b/>
          <w:sz w:val="28"/>
          <w:szCs w:val="28"/>
        </w:rPr>
        <w:tab/>
      </w:r>
      <w:r w:rsidRPr="00065A8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77   6</w:t>
      </w:r>
      <w:r w:rsidRPr="00065A8C">
        <w:rPr>
          <w:b/>
          <w:sz w:val="28"/>
          <w:szCs w:val="28"/>
        </w:rPr>
        <w:tab/>
      </w:r>
      <w:r w:rsidRPr="00065A8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63     7</w:t>
      </w:r>
      <w:r w:rsidRPr="00065A8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32    3</w:t>
      </w:r>
      <w:r>
        <w:rPr>
          <w:b/>
          <w:sz w:val="28"/>
          <w:szCs w:val="28"/>
        </w:rPr>
        <w:tab/>
        <w:t xml:space="preserve">                26     2</w:t>
      </w:r>
      <w:r>
        <w:rPr>
          <w:b/>
          <w:sz w:val="28"/>
          <w:szCs w:val="28"/>
        </w:rPr>
        <w:tab/>
      </w:r>
    </w:p>
    <w:p w:rsidR="00C749C6" w:rsidRDefault="00C749C6" w:rsidP="00C87850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112" style="position:absolute;flip:x;z-index:251682816;visibility:visible" from="359.8pt,13.75pt" to="367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13" style="position:absolute;flip:x;z-index:251677696;visibility:visible" from="360.55pt,19pt" to="388.9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14" style="position:absolute;flip:x;z-index:251681792;visibility:visible" from="261.7pt,13.75pt" to="269.4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15" style="position:absolute;flip:x;z-index:251680768;visibility:visible" from="173.05pt,13.75pt" to="180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16" style="position:absolute;flip:x;z-index:251679744;visibility:visible" from="75.35pt,13pt" to="83.0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17" style="position:absolute;flip:x;z-index:251678720;visibility:visible" from="-9.55pt,13pt" to="-1.8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18" style="position:absolute;flip:x;z-index:251674624;visibility:visible" from="75.35pt,19pt" to="103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19" style="position:absolute;flip:x;z-index:251673600;visibility:visible" from="-10.3pt,19pt" to="18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b/>
          <w:sz w:val="28"/>
          <w:szCs w:val="28"/>
        </w:rPr>
        <w:t>5      12               6     13                  63     9                 3     10                   2      13</w:t>
      </w:r>
    </w:p>
    <w:p w:rsidR="00C749C6" w:rsidRDefault="00C749C6" w:rsidP="00C87850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120" style="position:absolute;flip:x;z-index:251676672;visibility:visible" from="261.7pt,.1pt" to="290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1" style="position:absolute;flip:x;z-index:251675648;visibility:visible" from="173.05pt,.1pt" to="201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17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00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02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06         </w:t>
      </w:r>
    </w:p>
    <w:p w:rsidR="00C749C6" w:rsidRDefault="00C749C6" w:rsidP="00C87850">
      <w:pPr>
        <w:spacing w:after="0"/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122" style="position:absolute;flip:x;z-index:251688960;visibility:visible" from="359.8pt,9.7pt" to="367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3" style="position:absolute;flip:x;z-index:251687936;visibility:visible" from="359.05pt,15.7pt" to="387.4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4" style="position:absolute;flip:x;z-index:251685888;visibility:visible" from="74.6pt,15.7pt" to="102.9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5" style="position:absolute;flip:x;z-index:251686912;visibility:visible" from="75.35pt,9.7pt" to="83.0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6" style="position:absolute;flip:x;z-index:251683840;visibility:visible" from="-11.8pt,15.7pt" to="16.5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7" style="position:absolute;flip:x;z-index:251684864;visibility:visible" from="-11.05pt,9.7pt" to="-3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18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6</w:t>
      </w:r>
    </w:p>
    <w:p w:rsidR="00C749C6" w:rsidRPr="00065A8C" w:rsidRDefault="00C749C6" w:rsidP="00C878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00</w:t>
      </w:r>
    </w:p>
    <w:p w:rsidR="00C749C6" w:rsidRDefault="00C749C6" w:rsidP="00065A8C">
      <w:pPr>
        <w:spacing w:after="0"/>
        <w:rPr>
          <w:b/>
          <w:sz w:val="28"/>
          <w:szCs w:val="28"/>
        </w:rPr>
      </w:pPr>
    </w:p>
    <w:p w:rsidR="00C749C6" w:rsidRDefault="00C749C6" w:rsidP="00065A8C">
      <w:pPr>
        <w:spacing w:after="0"/>
        <w:rPr>
          <w:b/>
          <w:sz w:val="28"/>
          <w:szCs w:val="28"/>
        </w:rPr>
      </w:pPr>
    </w:p>
    <w:p w:rsidR="00C749C6" w:rsidRDefault="00C749C6" w:rsidP="0067238D">
      <w:pPr>
        <w:pStyle w:val="ListParagraph"/>
        <w:numPr>
          <w:ilvl w:val="0"/>
          <w:numId w:val="4"/>
        </w:num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Aşağıdaki tabloda yer alan bölme işlemlerini yapınız. İşlemlerinizi kontrol ediniz.</w:t>
      </w:r>
    </w:p>
    <w:p w:rsidR="00C749C6" w:rsidRPr="0067238D" w:rsidRDefault="00C749C6" w:rsidP="0067238D">
      <w:pPr>
        <w:pStyle w:val="ListParagraph"/>
        <w:spacing w:after="0"/>
        <w:rPr>
          <w:b/>
          <w:sz w:val="28"/>
          <w:szCs w:val="28"/>
        </w:rPr>
      </w:pPr>
    </w:p>
    <w:tbl>
      <w:tblPr>
        <w:tblW w:w="9911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0A0"/>
      </w:tblPr>
      <w:tblGrid>
        <w:gridCol w:w="1737"/>
        <w:gridCol w:w="1479"/>
        <w:gridCol w:w="1701"/>
        <w:gridCol w:w="1520"/>
        <w:gridCol w:w="1737"/>
        <w:gridCol w:w="1737"/>
      </w:tblGrid>
      <w:tr w:rsidR="00C749C6" w:rsidRPr="00CF1DE5" w:rsidTr="00CF1DE5">
        <w:trPr>
          <w:trHeight w:val="390"/>
        </w:trPr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CF1DE5">
              <w:rPr>
                <w:b/>
                <w:sz w:val="28"/>
                <w:szCs w:val="28"/>
              </w:rPr>
              <w:t>İşlem</w:t>
            </w:r>
          </w:p>
        </w:tc>
        <w:tc>
          <w:tcPr>
            <w:tcW w:w="1479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CF1DE5">
              <w:rPr>
                <w:b/>
                <w:sz w:val="28"/>
                <w:szCs w:val="28"/>
              </w:rPr>
              <w:t>Kontrol</w:t>
            </w:r>
          </w:p>
        </w:tc>
        <w:tc>
          <w:tcPr>
            <w:tcW w:w="1701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CF1DE5">
              <w:rPr>
                <w:b/>
                <w:sz w:val="28"/>
                <w:szCs w:val="28"/>
              </w:rPr>
              <w:t>İşlem</w:t>
            </w:r>
          </w:p>
        </w:tc>
        <w:tc>
          <w:tcPr>
            <w:tcW w:w="1520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CF1DE5">
              <w:rPr>
                <w:b/>
                <w:sz w:val="28"/>
                <w:szCs w:val="28"/>
              </w:rPr>
              <w:t>Kontrol</w:t>
            </w: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CF1DE5">
              <w:rPr>
                <w:b/>
                <w:sz w:val="28"/>
                <w:szCs w:val="28"/>
              </w:rPr>
              <w:t>İşlem</w:t>
            </w: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CF1DE5">
              <w:rPr>
                <w:b/>
                <w:sz w:val="28"/>
                <w:szCs w:val="28"/>
              </w:rPr>
              <w:t>Kontrol</w:t>
            </w:r>
          </w:p>
        </w:tc>
      </w:tr>
      <w:tr w:rsidR="00C749C6" w:rsidRPr="00CF1DE5" w:rsidTr="00CF1DE5">
        <w:trPr>
          <w:trHeight w:val="951"/>
        </w:trPr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28" style="position:absolute;margin-left:20.1pt;margin-top:1.9pt;width:22.7pt;height:51pt;z-index:251691008;mso-position-horizontal-relative:text;mso-position-vertical-relative:text" coordorigin="1800,1440" coordsize="525,1200">
                  <v:line id="_x0000_s1129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0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68    4</w:t>
            </w:r>
          </w:p>
        </w:tc>
        <w:tc>
          <w:tcPr>
            <w:tcW w:w="1479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CF1DE5">
              <w:rPr>
                <w:b/>
                <w:sz w:val="28"/>
                <w:szCs w:val="28"/>
              </w:rPr>
              <w:t xml:space="preserve">                       </w:t>
            </w:r>
          </w:p>
        </w:tc>
        <w:tc>
          <w:tcPr>
            <w:tcW w:w="1701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31" style="position:absolute;margin-left:20.1pt;margin-top:1.9pt;width:22.7pt;height:51pt;z-index:251694080;mso-position-horizontal-relative:text;mso-position-vertical-relative:text" coordorigin="1800,1440" coordsize="525,1200">
                  <v:line id="_x0000_s1132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3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76    3</w:t>
            </w:r>
          </w:p>
        </w:tc>
        <w:tc>
          <w:tcPr>
            <w:tcW w:w="1520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34" style="position:absolute;margin-left:20.1pt;margin-top:1.9pt;width:22.7pt;height:51pt;z-index:251697152;mso-position-horizontal-relative:text;mso-position-vertical-relative:text" coordorigin="1800,1440" coordsize="525,1200">
                  <v:line id="_x0000_s1135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6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37   5</w:t>
            </w: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C749C6" w:rsidRPr="00CF1DE5" w:rsidTr="00CF1DE5">
        <w:trPr>
          <w:trHeight w:val="996"/>
        </w:trPr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37" style="position:absolute;margin-left:18.9pt;margin-top:1.25pt;width:22.7pt;height:51pt;z-index:251692032;mso-position-horizontal-relative:text;mso-position-vertical-relative:text" coordorigin="1800,1440" coordsize="525,1200">
                  <v:line id="_x0000_s1138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39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53    2</w:t>
            </w:r>
          </w:p>
        </w:tc>
        <w:tc>
          <w:tcPr>
            <w:tcW w:w="1479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40" style="position:absolute;margin-left:18.9pt;margin-top:1.25pt;width:22.7pt;height:51pt;z-index:251695104;mso-position-horizontal-relative:text;mso-position-vertical-relative:text" coordorigin="1800,1440" coordsize="525,1200">
                  <v:line id="_x0000_s1141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42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90    6</w:t>
            </w:r>
          </w:p>
        </w:tc>
        <w:tc>
          <w:tcPr>
            <w:tcW w:w="1520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43" style="position:absolute;margin-left:18.9pt;margin-top:1.25pt;width:22.7pt;height:51pt;z-index:251698176;mso-position-horizontal-relative:text;mso-position-vertical-relative:text" coordorigin="1800,1440" coordsize="525,1200">
                  <v:line id="_x0000_s1144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45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29    9</w:t>
            </w: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C749C6" w:rsidRPr="00CF1DE5" w:rsidTr="00CF1DE5">
        <w:trPr>
          <w:trHeight w:val="1426"/>
        </w:trPr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46" style="position:absolute;margin-left:18.15pt;margin-top:1.55pt;width:22.7pt;height:51pt;z-index:251693056;mso-position-horizontal-relative:text;mso-position-vertical-relative:text" coordorigin="1800,1440" coordsize="525,1200">
                  <v:line id="_x0000_s1147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48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42    6</w:t>
            </w:r>
          </w:p>
        </w:tc>
        <w:tc>
          <w:tcPr>
            <w:tcW w:w="1479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49" style="position:absolute;margin-left:18.15pt;margin-top:1.55pt;width:22.7pt;height:51pt;z-index:251696128;mso-position-horizontal-relative:text;mso-position-vertical-relative:text" coordorigin="1800,1440" coordsize="525,1200">
                  <v:line id="_x0000_s1150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51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70    7</w:t>
            </w:r>
          </w:p>
        </w:tc>
        <w:tc>
          <w:tcPr>
            <w:tcW w:w="1520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52" style="position:absolute;margin-left:18.15pt;margin-top:1.55pt;width:22.7pt;height:51pt;z-index:251699200;mso-position-horizontal-relative:text;mso-position-vertical-relative:text" coordorigin="1800,1440" coordsize="525,1200">
                  <v:line id="_x0000_s1153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54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58    7</w:t>
            </w: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C749C6" w:rsidRPr="00CF1DE5" w:rsidTr="00CF1DE5">
        <w:trPr>
          <w:trHeight w:val="1426"/>
        </w:trPr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55" style="position:absolute;margin-left:18.15pt;margin-top:1.55pt;width:22.7pt;height:51pt;z-index:251700224;mso-position-horizontal-relative:text;mso-position-vertical-relative:text" coordorigin="1800,1440" coordsize="525,1200">
                  <v:line id="_x0000_s1156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57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86    8</w:t>
            </w:r>
          </w:p>
        </w:tc>
        <w:tc>
          <w:tcPr>
            <w:tcW w:w="1479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58" style="position:absolute;margin-left:18.15pt;margin-top:1.55pt;width:22.7pt;height:51pt;z-index:251701248;mso-position-horizontal-relative:text;mso-position-vertical-relative:text" coordorigin="1800,1440" coordsize="525,1200">
                  <v:line id="_x0000_s1159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60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78    5</w:t>
            </w:r>
          </w:p>
        </w:tc>
        <w:tc>
          <w:tcPr>
            <w:tcW w:w="1520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_x0000_s1161" style="position:absolute;margin-left:18.15pt;margin-top:1.55pt;width:22.7pt;height:51pt;z-index:251702272;mso-position-horizontal-relative:text;mso-position-vertical-relative:text" coordorigin="1800,1440" coordsize="525,1200">
                  <v:line id="_x0000_s1162" style="position:absolute;visibility:visible" from="1800,1440" to="18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" strokecolor="windowText" strokeweight="2pt">
                    <v:shadow on="t" color="black" opacity="24903f" origin=",.5" offset="0,.55556mm"/>
                  </v:line>
                  <v:line id="_x0000_s1163" style="position:absolute;flip:x;visibility:visible" from="1800,1845" to="232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klHgIAABoEAAAOAAAAZHJzL2Uyb0RvYy54bWysU01vEzEQvSPxHyzfyaZJC9U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" strokecolor="windowText" strokeweight="2pt">
                    <v:shadow on="t" color="black" opacity="24903f" origin=",.5" offset="0,.55556mm"/>
                  </v:line>
                </v:group>
              </w:pict>
            </w:r>
            <w:r w:rsidRPr="00CF1DE5">
              <w:rPr>
                <w:b/>
                <w:sz w:val="28"/>
                <w:szCs w:val="28"/>
              </w:rPr>
              <w:t>80    8</w:t>
            </w:r>
          </w:p>
        </w:tc>
        <w:tc>
          <w:tcPr>
            <w:tcW w:w="1737" w:type="dxa"/>
          </w:tcPr>
          <w:p w:rsidR="00C749C6" w:rsidRPr="00CF1DE5" w:rsidRDefault="00C749C6" w:rsidP="00CF1DE5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</w:tbl>
    <w:p w:rsidR="00C749C6" w:rsidRPr="004637ED" w:rsidRDefault="00C749C6" w:rsidP="004637ED">
      <w:pPr>
        <w:spacing w:after="0"/>
        <w:rPr>
          <w:b/>
          <w:sz w:val="28"/>
          <w:szCs w:val="28"/>
        </w:rPr>
      </w:pPr>
      <w:hyperlink r:id="rId11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sectPr w:rsidR="00C749C6" w:rsidRPr="004637ED" w:rsidSect="004637ED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9C6" w:rsidRDefault="00C749C6" w:rsidP="004637ED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C749C6" w:rsidRDefault="00C749C6" w:rsidP="004637ED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9C6" w:rsidRDefault="00C749C6" w:rsidP="004637ED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C749C6" w:rsidRDefault="00C749C6" w:rsidP="004637ED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95D1B"/>
    <w:multiLevelType w:val="hybridMultilevel"/>
    <w:tmpl w:val="5ED228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157B9E"/>
    <w:multiLevelType w:val="hybridMultilevel"/>
    <w:tmpl w:val="5CF0FD4C"/>
    <w:lvl w:ilvl="0" w:tplc="E9DC3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F81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D6B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E8F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4E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B04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24E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684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34B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3283140"/>
    <w:multiLevelType w:val="hybridMultilevel"/>
    <w:tmpl w:val="948EBACC"/>
    <w:lvl w:ilvl="0" w:tplc="DAE87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1816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780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00A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AAD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B29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C3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16D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C4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CED0E00"/>
    <w:multiLevelType w:val="hybridMultilevel"/>
    <w:tmpl w:val="6622BBD4"/>
    <w:lvl w:ilvl="0" w:tplc="58E825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321"/>
    <w:rsid w:val="00051321"/>
    <w:rsid w:val="00065A8C"/>
    <w:rsid w:val="00161A8E"/>
    <w:rsid w:val="003F1CBF"/>
    <w:rsid w:val="00402931"/>
    <w:rsid w:val="004637ED"/>
    <w:rsid w:val="0052476B"/>
    <w:rsid w:val="0067238D"/>
    <w:rsid w:val="006E4A00"/>
    <w:rsid w:val="006F3844"/>
    <w:rsid w:val="00810448"/>
    <w:rsid w:val="00827E89"/>
    <w:rsid w:val="009839DF"/>
    <w:rsid w:val="00994497"/>
    <w:rsid w:val="00AC3CAF"/>
    <w:rsid w:val="00B021CB"/>
    <w:rsid w:val="00B17494"/>
    <w:rsid w:val="00C27BFC"/>
    <w:rsid w:val="00C749C6"/>
    <w:rsid w:val="00C85293"/>
    <w:rsid w:val="00C87850"/>
    <w:rsid w:val="00CF1DE5"/>
    <w:rsid w:val="00E60083"/>
    <w:rsid w:val="00F27BCE"/>
    <w:rsid w:val="00FA4F6D"/>
    <w:rsid w:val="00FE4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0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F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7238D"/>
    <w:pPr>
      <w:ind w:left="720"/>
      <w:contextualSpacing/>
    </w:pPr>
  </w:style>
  <w:style w:type="table" w:styleId="TableGrid">
    <w:name w:val="Table Grid"/>
    <w:basedOn w:val="TableNormal"/>
    <w:uiPriority w:val="99"/>
    <w:rsid w:val="006723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63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37E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63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37ED"/>
    <w:rPr>
      <w:rFonts w:cs="Times New Roman"/>
    </w:rPr>
  </w:style>
  <w:style w:type="character" w:styleId="Hyperlink">
    <w:name w:val="Hyperlink"/>
    <w:basedOn w:val="DefaultParagraphFont"/>
    <w:uiPriority w:val="99"/>
    <w:rsid w:val="00F27B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56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6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4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178</Words>
  <Characters>1020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/>
  <dc:description/>
  <cp:lastModifiedBy>nazlı</cp:lastModifiedBy>
  <cp:revision>3</cp:revision>
  <dcterms:created xsi:type="dcterms:W3CDTF">2016-02-23T09:05:00Z</dcterms:created>
  <dcterms:modified xsi:type="dcterms:W3CDTF">2016-02-23T09:37:00Z</dcterms:modified>
</cp:coreProperties>
</file>